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1EE" w:rsidRPr="00871022" w:rsidRDefault="009E11EE" w:rsidP="00871022">
      <w:pPr>
        <w:jc w:val="right"/>
        <w:rPr>
          <w:b/>
        </w:rPr>
      </w:pPr>
      <w:r>
        <w:rPr>
          <w:b/>
        </w:rPr>
        <w:t>Projektas</w:t>
      </w:r>
    </w:p>
    <w:p w:rsidR="00686177" w:rsidRPr="00686177" w:rsidRDefault="00686177" w:rsidP="00686177">
      <w:pPr>
        <w:jc w:val="center"/>
        <w:rPr>
          <w:b/>
          <w:sz w:val="28"/>
          <w:szCs w:val="28"/>
        </w:rPr>
      </w:pPr>
      <w:r w:rsidRPr="00686177">
        <w:rPr>
          <w:b/>
          <w:sz w:val="28"/>
          <w:szCs w:val="28"/>
        </w:rPr>
        <w:t>PLUNGĖS RAJONO SAVIVALDYBĖS</w:t>
      </w:r>
    </w:p>
    <w:p w:rsidR="00686177" w:rsidRPr="00686177" w:rsidRDefault="00686177" w:rsidP="00686177">
      <w:pPr>
        <w:jc w:val="center"/>
        <w:rPr>
          <w:b/>
          <w:sz w:val="28"/>
          <w:szCs w:val="28"/>
        </w:rPr>
      </w:pPr>
      <w:r w:rsidRPr="00686177">
        <w:rPr>
          <w:b/>
          <w:sz w:val="28"/>
          <w:szCs w:val="28"/>
        </w:rPr>
        <w:t>TARYBA</w:t>
      </w:r>
    </w:p>
    <w:p w:rsidR="00686177" w:rsidRPr="00686177" w:rsidRDefault="00686177" w:rsidP="00686177">
      <w:pPr>
        <w:jc w:val="center"/>
        <w:rPr>
          <w:b/>
          <w:sz w:val="28"/>
          <w:szCs w:val="28"/>
        </w:rPr>
      </w:pPr>
    </w:p>
    <w:p w:rsidR="00686177" w:rsidRPr="00686177" w:rsidRDefault="00686177" w:rsidP="00686177">
      <w:pPr>
        <w:jc w:val="center"/>
        <w:rPr>
          <w:b/>
          <w:sz w:val="28"/>
          <w:szCs w:val="28"/>
        </w:rPr>
      </w:pPr>
      <w:r w:rsidRPr="00686177">
        <w:rPr>
          <w:b/>
          <w:sz w:val="28"/>
          <w:szCs w:val="28"/>
        </w:rPr>
        <w:t>SPRENDIMAS</w:t>
      </w:r>
    </w:p>
    <w:p w:rsidR="009170F0" w:rsidRPr="00686177" w:rsidRDefault="00EC39FC" w:rsidP="009170F0">
      <w:pPr>
        <w:jc w:val="center"/>
        <w:rPr>
          <w:b/>
          <w:sz w:val="28"/>
          <w:szCs w:val="28"/>
        </w:rPr>
      </w:pPr>
      <w:r w:rsidRPr="00686177">
        <w:rPr>
          <w:b/>
          <w:sz w:val="28"/>
          <w:szCs w:val="28"/>
        </w:rPr>
        <w:t xml:space="preserve">DĖL PLUNGĖS </w:t>
      </w:r>
      <w:r>
        <w:rPr>
          <w:b/>
          <w:sz w:val="28"/>
          <w:szCs w:val="28"/>
        </w:rPr>
        <w:t>RAJONO SAVIVALDYBĖS TARYBOS 2021</w:t>
      </w:r>
      <w:r w:rsidRPr="00686177">
        <w:rPr>
          <w:b/>
          <w:sz w:val="28"/>
          <w:szCs w:val="28"/>
        </w:rPr>
        <w:t xml:space="preserve"> M. </w:t>
      </w:r>
      <w:r>
        <w:rPr>
          <w:b/>
          <w:sz w:val="28"/>
          <w:szCs w:val="28"/>
        </w:rPr>
        <w:t>LIEPOS 29 D. SPRENDIMO NR. T1-201</w:t>
      </w:r>
      <w:r w:rsidRPr="00686177">
        <w:rPr>
          <w:b/>
          <w:sz w:val="28"/>
          <w:szCs w:val="28"/>
        </w:rPr>
        <w:t xml:space="preserve"> „DĖL PLUNGĖS RAJONO SAVIVALDYBĖS JAUNIMO REIKALŲ TARYBOS </w:t>
      </w:r>
      <w:r>
        <w:rPr>
          <w:b/>
          <w:sz w:val="28"/>
          <w:szCs w:val="28"/>
        </w:rPr>
        <w:t xml:space="preserve">SUDĖTIES </w:t>
      </w:r>
      <w:r w:rsidRPr="00686177">
        <w:rPr>
          <w:b/>
          <w:sz w:val="28"/>
          <w:szCs w:val="28"/>
        </w:rPr>
        <w:t>PATVIRTINIMO</w:t>
      </w:r>
      <w:r w:rsidRPr="00E21362">
        <w:rPr>
          <w:b/>
          <w:sz w:val="28"/>
          <w:szCs w:val="28"/>
        </w:rPr>
        <w:t>“</w:t>
      </w:r>
      <w:r w:rsidR="00FF27CD" w:rsidRPr="00E21362">
        <w:rPr>
          <w:sz w:val="28"/>
          <w:szCs w:val="28"/>
        </w:rPr>
        <w:t xml:space="preserve"> </w:t>
      </w:r>
      <w:r w:rsidR="009170F0" w:rsidRPr="00FF27CD">
        <w:rPr>
          <w:b/>
          <w:sz w:val="28"/>
          <w:szCs w:val="28"/>
        </w:rPr>
        <w:t>IR JĮ KEITUSI</w:t>
      </w:r>
      <w:r w:rsidR="005D5A92">
        <w:rPr>
          <w:b/>
          <w:sz w:val="28"/>
          <w:szCs w:val="28"/>
        </w:rPr>
        <w:t>Ų</w:t>
      </w:r>
      <w:r w:rsidR="009170F0" w:rsidRPr="00FF27CD">
        <w:rPr>
          <w:b/>
          <w:sz w:val="28"/>
          <w:szCs w:val="28"/>
        </w:rPr>
        <w:t xml:space="preserve"> SPRENDIM</w:t>
      </w:r>
      <w:r w:rsidR="005D5A92">
        <w:rPr>
          <w:b/>
          <w:sz w:val="28"/>
          <w:szCs w:val="28"/>
        </w:rPr>
        <w:t>Ų</w:t>
      </w:r>
      <w:r w:rsidR="009170F0" w:rsidRPr="00FF27CD">
        <w:rPr>
          <w:b/>
          <w:sz w:val="28"/>
          <w:szCs w:val="28"/>
        </w:rPr>
        <w:t xml:space="preserve"> PAKEITIMO</w:t>
      </w:r>
      <w:r w:rsidR="009170F0" w:rsidRPr="00686177">
        <w:rPr>
          <w:b/>
          <w:sz w:val="28"/>
          <w:szCs w:val="28"/>
        </w:rPr>
        <w:t xml:space="preserve"> </w:t>
      </w:r>
    </w:p>
    <w:p w:rsidR="00EC39FC" w:rsidRDefault="00EC39FC" w:rsidP="00EC39FC">
      <w:pPr>
        <w:jc w:val="center"/>
      </w:pPr>
    </w:p>
    <w:p w:rsidR="00EC39FC" w:rsidRPr="001F1D88" w:rsidRDefault="00101E0E" w:rsidP="00EC39FC">
      <w:pPr>
        <w:jc w:val="center"/>
        <w:rPr>
          <w:u w:val="single"/>
        </w:rPr>
      </w:pPr>
      <w:r>
        <w:t>2023 m. sausio</w:t>
      </w:r>
      <w:r w:rsidR="00FF27CD">
        <w:t xml:space="preserve"> </w:t>
      </w:r>
      <w:r>
        <w:t>26</w:t>
      </w:r>
      <w:r w:rsidR="00EC39FC">
        <w:t xml:space="preserve"> d. Nr. T1-</w:t>
      </w:r>
    </w:p>
    <w:p w:rsidR="00EC39FC" w:rsidRDefault="00EC39FC" w:rsidP="00EC39FC">
      <w:pPr>
        <w:jc w:val="center"/>
      </w:pPr>
      <w:r>
        <w:t>Plungė</w:t>
      </w:r>
    </w:p>
    <w:p w:rsidR="00EC39FC" w:rsidRDefault="00EC39FC" w:rsidP="00EC39FC">
      <w:pPr>
        <w:ind w:firstLine="737"/>
        <w:jc w:val="center"/>
      </w:pPr>
    </w:p>
    <w:p w:rsidR="00EC39FC" w:rsidRDefault="00EC39FC" w:rsidP="002510C2">
      <w:pPr>
        <w:ind w:firstLine="720"/>
        <w:jc w:val="both"/>
      </w:pPr>
      <w:r>
        <w:t xml:space="preserve">Plungės rajono savivaldybės taryba n u s p r e n d ž i a:             </w:t>
      </w:r>
    </w:p>
    <w:p w:rsidR="00144830" w:rsidRPr="00852E30" w:rsidRDefault="00EC39FC" w:rsidP="002510C2">
      <w:pPr>
        <w:ind w:firstLine="720"/>
        <w:jc w:val="both"/>
      </w:pPr>
      <w:r>
        <w:t xml:space="preserve">Pakeisti </w:t>
      </w:r>
      <w:r w:rsidR="005D5A92">
        <w:t>P</w:t>
      </w:r>
      <w:r w:rsidR="005D5A92" w:rsidRPr="00D20A7E">
        <w:t xml:space="preserve">lungės rajono savivaldybės </w:t>
      </w:r>
      <w:r w:rsidR="005D5A92">
        <w:t>J</w:t>
      </w:r>
      <w:r w:rsidR="005D5A92" w:rsidRPr="00D20A7E">
        <w:t>aunimo reikalų tarybos</w:t>
      </w:r>
      <w:r w:rsidR="005D5A92">
        <w:t xml:space="preserve">, patvirtintos </w:t>
      </w:r>
      <w:r>
        <w:t>P</w:t>
      </w:r>
      <w:r w:rsidRPr="004D687E">
        <w:t xml:space="preserve">lungės rajono savivaldybės tarybos </w:t>
      </w:r>
      <w:r>
        <w:t>2021 m. liepos 29 d. sprendim</w:t>
      </w:r>
      <w:r w:rsidR="00C70E0E">
        <w:t>u</w:t>
      </w:r>
      <w:r>
        <w:t xml:space="preserve"> Nr. T1-201 </w:t>
      </w:r>
      <w:r w:rsidRPr="00D20A7E">
        <w:t>„</w:t>
      </w:r>
      <w:r>
        <w:t>D</w:t>
      </w:r>
      <w:r w:rsidRPr="00D20A7E">
        <w:t xml:space="preserve">ėl </w:t>
      </w:r>
      <w:r>
        <w:t>P</w:t>
      </w:r>
      <w:r w:rsidRPr="00D20A7E">
        <w:t xml:space="preserve">lungės rajono savivaldybės </w:t>
      </w:r>
      <w:r>
        <w:t>J</w:t>
      </w:r>
      <w:r w:rsidRPr="00D20A7E">
        <w:t>aunimo reikalų tarybos</w:t>
      </w:r>
      <w:r>
        <w:t xml:space="preserve"> sudėties patvirtinimo“</w:t>
      </w:r>
      <w:r w:rsidR="00C81252">
        <w:t xml:space="preserve"> </w:t>
      </w:r>
      <w:r w:rsidR="005D5A92">
        <w:t>(kartu su jį keitusiais</w:t>
      </w:r>
      <w:r w:rsidR="009170F0">
        <w:t xml:space="preserve"> 2021 m. rugsėjo 29 d. sprendimu Nr. T1-232</w:t>
      </w:r>
      <w:r w:rsidR="005D5A92">
        <w:t xml:space="preserve"> ir 2022 m. kovo 24 d. sprendimu Nr. T1-47</w:t>
      </w:r>
      <w:r w:rsidR="009170F0">
        <w:t>)</w:t>
      </w:r>
      <w:r w:rsidR="00C86CBA">
        <w:t xml:space="preserve">, </w:t>
      </w:r>
      <w:r w:rsidR="002947CF">
        <w:t>sudėtį</w:t>
      </w:r>
      <w:r w:rsidR="00C81252">
        <w:t xml:space="preserve"> ir v</w:t>
      </w:r>
      <w:r w:rsidR="002947CF" w:rsidRPr="002947CF">
        <w:t xml:space="preserve">ietoje </w:t>
      </w:r>
      <w:r w:rsidR="00101E0E">
        <w:t>Gerdos Jankauskaitės</w:t>
      </w:r>
      <w:r w:rsidR="00C81252">
        <w:t>, save išsikėlusios kandidatės,</w:t>
      </w:r>
      <w:r w:rsidR="00101E0E">
        <w:t xml:space="preserve"> </w:t>
      </w:r>
      <w:r w:rsidR="002947CF" w:rsidRPr="002947CF">
        <w:t>įrašyti</w:t>
      </w:r>
      <w:r w:rsidR="00A1008C">
        <w:t xml:space="preserve"> </w:t>
      </w:r>
      <w:r w:rsidR="00101E0E">
        <w:t>Monik</w:t>
      </w:r>
      <w:r w:rsidR="00C81252">
        <w:t>ą</w:t>
      </w:r>
      <w:r w:rsidR="00101E0E">
        <w:t xml:space="preserve"> Šakin</w:t>
      </w:r>
      <w:r w:rsidR="00C81252">
        <w:t>ę,</w:t>
      </w:r>
      <w:r w:rsidR="00101E0E">
        <w:t xml:space="preserve"> save išsikėlusi</w:t>
      </w:r>
      <w:r w:rsidR="00C81252">
        <w:t>ą</w:t>
      </w:r>
      <w:r w:rsidR="00101E0E">
        <w:t xml:space="preserve"> jaunimo atstov</w:t>
      </w:r>
      <w:r w:rsidR="00C81252">
        <w:t>ę</w:t>
      </w:r>
      <w:r w:rsidR="002947CF" w:rsidRPr="002947CF">
        <w:t>.</w:t>
      </w:r>
      <w:r w:rsidR="009D7A0C" w:rsidRPr="00852E30">
        <w:t xml:space="preserve">          </w:t>
      </w:r>
      <w:r w:rsidR="00B01017" w:rsidRPr="00852E30">
        <w:t xml:space="preserve"> </w:t>
      </w:r>
    </w:p>
    <w:p w:rsidR="004054D0" w:rsidRPr="00852E30" w:rsidRDefault="004054D0" w:rsidP="004054D0">
      <w:pPr>
        <w:ind w:left="720"/>
      </w:pPr>
    </w:p>
    <w:p w:rsidR="00686177" w:rsidRDefault="00686177" w:rsidP="00443914"/>
    <w:p w:rsidR="00FB0743" w:rsidRDefault="00443914" w:rsidP="006366CE">
      <w:r>
        <w:t>Savivaldybės meras</w:t>
      </w:r>
      <w:r>
        <w:tab/>
      </w:r>
    </w:p>
    <w:p w:rsidR="00EC39FC" w:rsidRDefault="00443914" w:rsidP="006366CE">
      <w:r>
        <w:tab/>
      </w:r>
    </w:p>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EC39FC" w:rsidRDefault="00EC39FC" w:rsidP="006366CE"/>
    <w:p w:rsidR="00AE7074" w:rsidRDefault="00AE7074" w:rsidP="006366CE"/>
    <w:p w:rsidR="00AE7074" w:rsidRDefault="00AE7074" w:rsidP="006366CE"/>
    <w:p w:rsidR="00AE7074" w:rsidRDefault="00AE7074" w:rsidP="006366CE"/>
    <w:p w:rsidR="000F29BF" w:rsidRDefault="00443914" w:rsidP="006366CE">
      <w:r>
        <w:tab/>
      </w:r>
      <w:r>
        <w:tab/>
      </w:r>
      <w:r>
        <w:tab/>
      </w:r>
    </w:p>
    <w:p w:rsidR="00293EA2" w:rsidRDefault="00293EA2" w:rsidP="00053D7A"/>
    <w:p w:rsidR="00293EA2" w:rsidRDefault="00293EA2" w:rsidP="00053D7A"/>
    <w:p w:rsidR="00053D7A" w:rsidRDefault="00053D7A" w:rsidP="00053D7A">
      <w:r>
        <w:t>SUDERINTA:</w:t>
      </w:r>
    </w:p>
    <w:p w:rsidR="005D5A92" w:rsidRDefault="005D5A92" w:rsidP="00053D7A">
      <w:r>
        <w:t>Administracijos direktorius Mindaugas Kaunas</w:t>
      </w:r>
    </w:p>
    <w:p w:rsidR="00053D7A" w:rsidRPr="00722561" w:rsidRDefault="00053D7A" w:rsidP="00053D7A">
      <w:r w:rsidRPr="00722561">
        <w:t>Administracijos direktori</w:t>
      </w:r>
      <w:r w:rsidR="00100F54" w:rsidRPr="00722561">
        <w:t>a</w:t>
      </w:r>
      <w:r w:rsidRPr="00722561">
        <w:t>us</w:t>
      </w:r>
      <w:r w:rsidR="00100F54" w:rsidRPr="00722561">
        <w:t xml:space="preserve"> pavaduotojas </w:t>
      </w:r>
      <w:r w:rsidRPr="00722561">
        <w:t>M</w:t>
      </w:r>
      <w:r w:rsidR="00100F54" w:rsidRPr="00722561">
        <w:t xml:space="preserve">antas </w:t>
      </w:r>
      <w:proofErr w:type="spellStart"/>
      <w:r w:rsidR="00100F54" w:rsidRPr="00722561">
        <w:t>Česnauskas</w:t>
      </w:r>
      <w:proofErr w:type="spellEnd"/>
    </w:p>
    <w:p w:rsidR="00053D7A" w:rsidRDefault="00293EA2" w:rsidP="00053D7A">
      <w:r>
        <w:t>Protokolo skyriaus k</w:t>
      </w:r>
      <w:r w:rsidR="00053D7A">
        <w:t>albos tvarkytoja</w:t>
      </w:r>
      <w:r w:rsidR="00674F6A">
        <w:t xml:space="preserve"> Simona </w:t>
      </w:r>
      <w:proofErr w:type="spellStart"/>
      <w:r w:rsidR="00674F6A">
        <w:t>Grigalauskaitė</w:t>
      </w:r>
      <w:proofErr w:type="spellEnd"/>
    </w:p>
    <w:p w:rsidR="00053D7A" w:rsidRDefault="00053D7A" w:rsidP="00053D7A">
      <w:r>
        <w:t>Juri</w:t>
      </w:r>
      <w:r w:rsidR="00293EA2">
        <w:t>dinio ir personal</w:t>
      </w:r>
      <w:r w:rsidR="00C81252">
        <w:t>o administravimo skyriaus vedėj</w:t>
      </w:r>
      <w:r w:rsidR="00293EA2">
        <w:t>as</w:t>
      </w:r>
      <w:r>
        <w:t xml:space="preserve"> Vytautas Tumas</w:t>
      </w:r>
    </w:p>
    <w:p w:rsidR="00293EA2" w:rsidRDefault="00293EA2" w:rsidP="006366CE"/>
    <w:p w:rsidR="000F29BF" w:rsidRDefault="00053D7A" w:rsidP="006366CE">
      <w:r>
        <w:t>Sprendimą rengė</w:t>
      </w:r>
      <w:r w:rsidR="009E11EE">
        <w:t xml:space="preserve"> </w:t>
      </w:r>
      <w:r w:rsidR="00FB0743">
        <w:t>j</w:t>
      </w:r>
      <w:r>
        <w:t>aunimo reikalų koordinatorė Jurga Venckuvienė</w:t>
      </w:r>
    </w:p>
    <w:p w:rsidR="00053D7A" w:rsidRPr="00420347" w:rsidRDefault="00637A51" w:rsidP="00B243DB">
      <w:pPr>
        <w:jc w:val="center"/>
        <w:rPr>
          <w:rFonts w:eastAsia="Batang"/>
          <w:b/>
          <w:bCs/>
        </w:rPr>
      </w:pPr>
      <w:bookmarkStart w:id="0" w:name="_GoBack"/>
      <w:bookmarkEnd w:id="0"/>
      <w:r>
        <w:rPr>
          <w:rFonts w:eastAsia="Batang"/>
          <w:b/>
          <w:bCs/>
        </w:rPr>
        <w:lastRenderedPageBreak/>
        <w:t>JAUNIMO REIKALŲ KOORDINATORIUS</w:t>
      </w:r>
    </w:p>
    <w:p w:rsidR="00053D7A" w:rsidRDefault="00053D7A" w:rsidP="00053D7A">
      <w:pPr>
        <w:jc w:val="center"/>
        <w:rPr>
          <w:b/>
        </w:rPr>
      </w:pPr>
    </w:p>
    <w:p w:rsidR="00053D7A" w:rsidRDefault="00053D7A" w:rsidP="00053D7A">
      <w:pPr>
        <w:jc w:val="center"/>
        <w:rPr>
          <w:b/>
        </w:rPr>
      </w:pPr>
      <w:r>
        <w:rPr>
          <w:b/>
        </w:rPr>
        <w:t>AIŠKINAMASIS RAŠTAS</w:t>
      </w:r>
    </w:p>
    <w:p w:rsidR="00053D7A" w:rsidRDefault="00053D7A" w:rsidP="00053D7A">
      <w:pPr>
        <w:jc w:val="center"/>
        <w:rPr>
          <w:b/>
        </w:rPr>
      </w:pPr>
      <w:r>
        <w:rPr>
          <w:b/>
        </w:rPr>
        <w:t>PRIE SAVIVALDYBĖS TARYBOS SPRENDIMO PROJEKTO</w:t>
      </w:r>
    </w:p>
    <w:p w:rsidR="00A84CB3" w:rsidRPr="00A84CB3" w:rsidRDefault="002947CF" w:rsidP="00A84CB3">
      <w:pPr>
        <w:jc w:val="center"/>
        <w:rPr>
          <w:b/>
        </w:rPr>
      </w:pPr>
      <w:r w:rsidRPr="002947CF">
        <w:rPr>
          <w:b/>
        </w:rPr>
        <w:t xml:space="preserve">DĖL PLUNGĖS RAJONO SAVIVALDYBĖS TARYBOS 2021 M. LIEPOS 29 D. SPRENDIMO NR. T1-201 „DĖL PLUNGĖS RAJONO SAVIVALDYBĖS JAUNIMO REIKALŲ TARYBOS SUDĖTIES PATVIRTINIMO“ </w:t>
      </w:r>
      <w:r w:rsidR="005D5A92">
        <w:rPr>
          <w:b/>
        </w:rPr>
        <w:t>IR JĮ KEITUSIŲ SPRENDIMŲ</w:t>
      </w:r>
      <w:r w:rsidR="00A84CB3" w:rsidRPr="00A84CB3">
        <w:rPr>
          <w:b/>
        </w:rPr>
        <w:t xml:space="preserve"> PAKEITIMO </w:t>
      </w:r>
    </w:p>
    <w:p w:rsidR="002947CF" w:rsidRDefault="002947CF" w:rsidP="00053D7A">
      <w:pPr>
        <w:jc w:val="center"/>
        <w:rPr>
          <w:b/>
        </w:rPr>
      </w:pPr>
    </w:p>
    <w:tbl>
      <w:tblPr>
        <w:tblW w:w="9854" w:type="dxa"/>
        <w:tblLook w:val="01E0" w:firstRow="1" w:lastRow="1" w:firstColumn="1" w:lastColumn="1" w:noHBand="0" w:noVBand="0"/>
      </w:tblPr>
      <w:tblGrid>
        <w:gridCol w:w="9854"/>
      </w:tblGrid>
      <w:tr w:rsidR="00053D7A" w:rsidTr="00952706">
        <w:tc>
          <w:tcPr>
            <w:tcW w:w="9854" w:type="dxa"/>
          </w:tcPr>
          <w:p w:rsidR="00053D7A" w:rsidRDefault="00E21362" w:rsidP="00952706">
            <w:pPr>
              <w:jc w:val="center"/>
            </w:pPr>
            <w:r>
              <w:rPr>
                <w:caps/>
              </w:rPr>
              <w:t>2023</w:t>
            </w:r>
            <w:r w:rsidR="00053D7A">
              <w:rPr>
                <w:caps/>
              </w:rPr>
              <w:t xml:space="preserve"> </w:t>
            </w:r>
            <w:r w:rsidR="00053D7A">
              <w:t xml:space="preserve">m. </w:t>
            </w:r>
            <w:r>
              <w:t>sausio</w:t>
            </w:r>
            <w:r w:rsidR="00464BBE">
              <w:t xml:space="preserve"> </w:t>
            </w:r>
            <w:r w:rsidR="00293EA2">
              <w:t>6</w:t>
            </w:r>
            <w:r w:rsidR="00053D7A">
              <w:t xml:space="preserve"> d.</w:t>
            </w:r>
          </w:p>
          <w:p w:rsidR="00053D7A" w:rsidRDefault="00053D7A" w:rsidP="00C70E0E">
            <w:pPr>
              <w:jc w:val="center"/>
            </w:pPr>
            <w:r>
              <w:t>Plungė</w:t>
            </w:r>
          </w:p>
        </w:tc>
      </w:tr>
    </w:tbl>
    <w:p w:rsidR="00053D7A" w:rsidRDefault="00053D7A" w:rsidP="00053D7A"/>
    <w:p w:rsidR="00053D7A" w:rsidRPr="00381129" w:rsidRDefault="00381129" w:rsidP="002510C2">
      <w:pPr>
        <w:ind w:firstLine="720"/>
        <w:jc w:val="both"/>
        <w:rPr>
          <w:b/>
        </w:rPr>
      </w:pPr>
      <w:r>
        <w:rPr>
          <w:b/>
        </w:rPr>
        <w:t>1</w:t>
      </w:r>
      <w:r w:rsidR="00053D7A">
        <w:rPr>
          <w:b/>
        </w:rPr>
        <w:t>. Parengto teisės akto projekto tikslai, uždaviniai, problemos esmė</w:t>
      </w:r>
      <w:r w:rsidR="00C81252">
        <w:t>. P</w:t>
      </w:r>
      <w:r w:rsidR="002947CF">
        <w:t xml:space="preserve">akeisti </w:t>
      </w:r>
      <w:r w:rsidRPr="00381129">
        <w:rPr>
          <w:bCs/>
        </w:rPr>
        <w:t>Savivaldybės Jaunimo reikalų taryb</w:t>
      </w:r>
      <w:r w:rsidR="002947CF">
        <w:rPr>
          <w:bCs/>
        </w:rPr>
        <w:t>os</w:t>
      </w:r>
      <w:r w:rsidR="00EA306F">
        <w:rPr>
          <w:bCs/>
        </w:rPr>
        <w:t xml:space="preserve"> (toliau – Taryba)</w:t>
      </w:r>
      <w:r w:rsidR="00101E0E">
        <w:rPr>
          <w:bCs/>
        </w:rPr>
        <w:t xml:space="preserve"> jaunimo</w:t>
      </w:r>
      <w:r w:rsidR="002947CF">
        <w:rPr>
          <w:bCs/>
        </w:rPr>
        <w:t xml:space="preserve"> atstovą</w:t>
      </w:r>
      <w:r w:rsidR="00B243DB">
        <w:rPr>
          <w:bCs/>
        </w:rPr>
        <w:t>.</w:t>
      </w:r>
      <w:r w:rsidRPr="00381129">
        <w:rPr>
          <w:bCs/>
        </w:rPr>
        <w:t xml:space="preserve"> </w:t>
      </w:r>
    </w:p>
    <w:p w:rsidR="00100F54" w:rsidRDefault="00053D7A" w:rsidP="00C70E0E">
      <w:pPr>
        <w:ind w:firstLine="720"/>
        <w:jc w:val="both"/>
      </w:pPr>
      <w:r>
        <w:rPr>
          <w:b/>
        </w:rPr>
        <w:t xml:space="preserve">2. Kaip šiuo metu yra sprendžiami projekte aptarti klausimai. </w:t>
      </w:r>
      <w:r w:rsidR="00101E0E">
        <w:t>Buvu</w:t>
      </w:r>
      <w:r w:rsidR="00722561">
        <w:t xml:space="preserve">si </w:t>
      </w:r>
      <w:r w:rsidR="00EA306F">
        <w:t>T</w:t>
      </w:r>
      <w:r w:rsidR="00101E0E">
        <w:t>arybos narė</w:t>
      </w:r>
      <w:r w:rsidR="00C81252">
        <w:t xml:space="preserve"> Gerda Jankauskaitė</w:t>
      </w:r>
      <w:r w:rsidR="00101E0E">
        <w:t xml:space="preserve">, save išsikėlusi </w:t>
      </w:r>
      <w:r w:rsidR="00722561">
        <w:t xml:space="preserve">jaunimo </w:t>
      </w:r>
      <w:r w:rsidR="00C70E0E">
        <w:t>kandidatė</w:t>
      </w:r>
      <w:r w:rsidR="00293EA2">
        <w:t>,</w:t>
      </w:r>
      <w:r w:rsidR="00722561">
        <w:t xml:space="preserve"> </w:t>
      </w:r>
      <w:r w:rsidR="00E21362">
        <w:t xml:space="preserve">dėl iškilusių asmeninių problemų išėjo iš </w:t>
      </w:r>
      <w:r w:rsidR="00EA306F">
        <w:t>T</w:t>
      </w:r>
      <w:r w:rsidR="00E21362">
        <w:t>arybos sudėties</w:t>
      </w:r>
      <w:r w:rsidR="004E4217">
        <w:t>.</w:t>
      </w:r>
      <w:r w:rsidR="00BD517B">
        <w:t xml:space="preserve"> </w:t>
      </w:r>
    </w:p>
    <w:p w:rsidR="00381129" w:rsidRPr="00381129" w:rsidRDefault="00053D7A" w:rsidP="002510C2">
      <w:pPr>
        <w:ind w:firstLine="720"/>
        <w:jc w:val="both"/>
      </w:pPr>
      <w:r>
        <w:rPr>
          <w:b/>
        </w:rPr>
        <w:t xml:space="preserve">3. Kodėl būtina priimti sprendimą, kokių pozityvių rezultatų laukiama. </w:t>
      </w:r>
      <w:r w:rsidR="00B243DB">
        <w:t xml:space="preserve">Pasikeitus </w:t>
      </w:r>
      <w:r w:rsidR="00E21362">
        <w:t xml:space="preserve">jaunimo </w:t>
      </w:r>
      <w:r w:rsidR="004E4217">
        <w:t>atstovui</w:t>
      </w:r>
      <w:r w:rsidR="00AE7074">
        <w:t xml:space="preserve">, būtina patikslinti ir </w:t>
      </w:r>
      <w:r w:rsidR="00EA306F">
        <w:t>T</w:t>
      </w:r>
      <w:r w:rsidR="00AE7074">
        <w:t>arybos</w:t>
      </w:r>
      <w:r w:rsidR="004E4217">
        <w:t xml:space="preserve"> narius</w:t>
      </w:r>
      <w:r w:rsidR="00B243DB">
        <w:t>.</w:t>
      </w:r>
    </w:p>
    <w:p w:rsidR="004E4217" w:rsidRDefault="00053D7A" w:rsidP="002510C2">
      <w:pPr>
        <w:ind w:firstLine="720"/>
        <w:jc w:val="both"/>
      </w:pPr>
      <w:r w:rsidRPr="00426A6A">
        <w:rPr>
          <w:b/>
        </w:rPr>
        <w:t xml:space="preserve">4. Siūlomos teisinio reguliavimo nuostatos. </w:t>
      </w:r>
      <w:r w:rsidR="00852E30" w:rsidRPr="00852E30">
        <w:t xml:space="preserve">Kadangi keitėsi </w:t>
      </w:r>
      <w:r w:rsidR="00E21362">
        <w:t xml:space="preserve">jaunimo </w:t>
      </w:r>
      <w:r w:rsidR="004E4217">
        <w:t>atstovas</w:t>
      </w:r>
      <w:r w:rsidR="00852E30" w:rsidRPr="00852E30">
        <w:t xml:space="preserve">, reikėjo patikslinti vieno iš </w:t>
      </w:r>
      <w:r w:rsidR="00EA306F">
        <w:t>T</w:t>
      </w:r>
      <w:r w:rsidR="00852E30" w:rsidRPr="00852E30">
        <w:t xml:space="preserve">arybos narių </w:t>
      </w:r>
      <w:r w:rsidR="004E4217">
        <w:t>pavardę.</w:t>
      </w:r>
    </w:p>
    <w:p w:rsidR="00F55054" w:rsidRPr="00426A6A" w:rsidRDefault="00053D7A" w:rsidP="002510C2">
      <w:pPr>
        <w:ind w:firstLine="720"/>
        <w:jc w:val="both"/>
        <w:rPr>
          <w:b/>
        </w:rPr>
      </w:pPr>
      <w:r w:rsidRPr="00426A6A">
        <w:rPr>
          <w:b/>
        </w:rPr>
        <w:t xml:space="preserve">5. Pateikti skaičiavimus, išlaidų sąmatas, nurodyti finansavimo šaltinius. </w:t>
      </w:r>
      <w:r w:rsidR="00F55054" w:rsidRPr="00426A6A">
        <w:t>Nereikės.</w:t>
      </w:r>
    </w:p>
    <w:p w:rsidR="00DE7D16" w:rsidRPr="00722561" w:rsidRDefault="00053D7A" w:rsidP="002510C2">
      <w:pPr>
        <w:ind w:firstLine="720"/>
        <w:jc w:val="both"/>
      </w:pPr>
      <w:r w:rsidRPr="00426A6A">
        <w:rPr>
          <w:b/>
        </w:rPr>
        <w:t xml:space="preserve">6. </w:t>
      </w:r>
      <w:r w:rsidRPr="00722561">
        <w:rPr>
          <w:b/>
        </w:rPr>
        <w:t xml:space="preserve">Nurodyti, kokius galiojančius aktus reikėtų pakeisti ar pripažinti netekusiais galios, priėmus sprendimą pagal teikiamą projektą. </w:t>
      </w:r>
      <w:r w:rsidR="00C70E0E">
        <w:t xml:space="preserve">Pakeisti </w:t>
      </w:r>
      <w:r w:rsidR="00DE7D16" w:rsidRPr="00722561">
        <w:t>Plungės rajono savivaldybės tarybo</w:t>
      </w:r>
      <w:r w:rsidR="00B243DB" w:rsidRPr="00722561">
        <w:t>s 2021 m. liepos 29 d. sprendim</w:t>
      </w:r>
      <w:r w:rsidR="00C70E0E">
        <w:t>u</w:t>
      </w:r>
      <w:r w:rsidR="00DE7D16" w:rsidRPr="00722561">
        <w:t xml:space="preserve"> Nr. T1-201 „Dėl Plungės rajono savivaldybės Jaunimo reikalų tarybos sudėties patvirtinimo“</w:t>
      </w:r>
      <w:r w:rsidR="00AE7074" w:rsidRPr="00722561">
        <w:t xml:space="preserve"> </w:t>
      </w:r>
      <w:r w:rsidR="005D5A92">
        <w:t>(kartu su ir jį keitusiais</w:t>
      </w:r>
      <w:r w:rsidR="009170F0" w:rsidRPr="009170F0">
        <w:t xml:space="preserve"> 2021 m. rugsėjo 29 d. sprendimu Nr. T1-232</w:t>
      </w:r>
      <w:r w:rsidR="005D5A92">
        <w:t xml:space="preserve"> ir 2022 m. kovo 24 d. sprendimu Nr. T1-47</w:t>
      </w:r>
      <w:r w:rsidR="009170F0" w:rsidRPr="009170F0">
        <w:t>)</w:t>
      </w:r>
      <w:r w:rsidR="00C70E0E">
        <w:t xml:space="preserve"> </w:t>
      </w:r>
      <w:r w:rsidR="005D5A92">
        <w:t xml:space="preserve">patvirtintos Tarybos </w:t>
      </w:r>
      <w:r w:rsidR="00C70E0E">
        <w:t>sudėtį ir vietoje T</w:t>
      </w:r>
      <w:r w:rsidR="004E4217" w:rsidRPr="00722561">
        <w:t xml:space="preserve">arybos </w:t>
      </w:r>
      <w:r w:rsidR="00DE33A0" w:rsidRPr="00722561">
        <w:t xml:space="preserve">narės </w:t>
      </w:r>
      <w:r w:rsidR="00E21362" w:rsidRPr="00722561">
        <w:t xml:space="preserve">Gerdos Jankauskaitės </w:t>
      </w:r>
      <w:r w:rsidR="00BD517B" w:rsidRPr="00722561">
        <w:t>(</w:t>
      </w:r>
      <w:r w:rsidR="00E21362" w:rsidRPr="00722561">
        <w:t>save išsikėlusios jaunimo narės</w:t>
      </w:r>
      <w:r w:rsidR="00BD517B" w:rsidRPr="00722561">
        <w:t xml:space="preserve">) </w:t>
      </w:r>
      <w:r w:rsidR="004E4217" w:rsidRPr="00722561">
        <w:t>įrašyti</w:t>
      </w:r>
      <w:r w:rsidR="00E21362" w:rsidRPr="00722561">
        <w:t xml:space="preserve"> Moniką Šakinę (save išsikėlusi</w:t>
      </w:r>
      <w:r w:rsidR="005D5A92">
        <w:t>ą jaunimo atstovę</w:t>
      </w:r>
      <w:r w:rsidR="00E21362" w:rsidRPr="00722561">
        <w:t>).</w:t>
      </w:r>
    </w:p>
    <w:p w:rsidR="00053D7A" w:rsidRPr="00426A6A" w:rsidRDefault="00053D7A" w:rsidP="00C70E0E">
      <w:pPr>
        <w:tabs>
          <w:tab w:val="left" w:pos="720"/>
        </w:tabs>
        <w:ind w:firstLine="720"/>
        <w:jc w:val="both"/>
        <w:rPr>
          <w:b/>
        </w:rPr>
      </w:pPr>
      <w:r w:rsidRPr="00426A6A">
        <w:rPr>
          <w:b/>
        </w:rPr>
        <w:t xml:space="preserve">7. Kokios korupcijos pasireiškimo tikimybės, priėmus šį sprendimą, korupcijos vertinimas. </w:t>
      </w:r>
      <w:r w:rsidRPr="00426A6A">
        <w:t>Korupcijos pasireiškimo tikimybės nėra. Vertinimas neatliekamas.</w:t>
      </w:r>
    </w:p>
    <w:p w:rsidR="00426A6A" w:rsidRPr="00426A6A" w:rsidRDefault="00053D7A" w:rsidP="002510C2">
      <w:pPr>
        <w:tabs>
          <w:tab w:val="left" w:pos="720"/>
        </w:tabs>
        <w:ind w:firstLine="720"/>
        <w:jc w:val="both"/>
        <w:rPr>
          <w:b/>
        </w:rPr>
      </w:pPr>
      <w:r w:rsidRPr="00426A6A">
        <w:rPr>
          <w:b/>
        </w:rPr>
        <w:t xml:space="preserve">8. Nurodyti, kieno iniciatyva sprendimo projektas yra parengtas. </w:t>
      </w:r>
      <w:r w:rsidR="00426A6A" w:rsidRPr="00426A6A">
        <w:t>SJRT</w:t>
      </w:r>
      <w:r w:rsidR="00293EA2">
        <w:t xml:space="preserve"> iniciatyva</w:t>
      </w:r>
      <w:r w:rsidR="00100F54">
        <w:t>.</w:t>
      </w:r>
    </w:p>
    <w:p w:rsidR="00053D7A" w:rsidRPr="00426A6A" w:rsidRDefault="00053D7A" w:rsidP="002510C2">
      <w:pPr>
        <w:tabs>
          <w:tab w:val="left" w:pos="720"/>
        </w:tabs>
        <w:ind w:firstLine="720"/>
        <w:jc w:val="both"/>
        <w:rPr>
          <w:b/>
        </w:rPr>
      </w:pPr>
      <w:r w:rsidRPr="00426A6A">
        <w:rPr>
          <w:b/>
        </w:rPr>
        <w:t xml:space="preserve">9. Nurodyti, kuri sprendimo projekto ar pridedamos medžiagos dalis (remiantis teisės aktais) yra neskelbtina. </w:t>
      </w:r>
      <w:r w:rsidRPr="00426A6A">
        <w:t>Nėra.</w:t>
      </w:r>
    </w:p>
    <w:p w:rsidR="00053D7A" w:rsidRPr="00426A6A" w:rsidRDefault="00053D7A" w:rsidP="002510C2">
      <w:pPr>
        <w:tabs>
          <w:tab w:val="left" w:pos="720"/>
        </w:tabs>
        <w:ind w:firstLine="720"/>
        <w:jc w:val="both"/>
        <w:rPr>
          <w:b/>
        </w:rPr>
      </w:pPr>
      <w:r w:rsidRPr="00426A6A">
        <w:rPr>
          <w:b/>
        </w:rPr>
        <w:t xml:space="preserve">10. Kam (institucijoms, skyriams, organizacijoms ir t. t.) patvirtintas sprendimas turi būti išsiųstas. </w:t>
      </w:r>
      <w:r w:rsidR="00426A6A" w:rsidRPr="00426A6A">
        <w:t>Plungės rajono savivaldybės jaunimo reikalų koordinatoriui</w:t>
      </w:r>
      <w:r w:rsidR="00426A6A">
        <w:t>.</w:t>
      </w:r>
    </w:p>
    <w:p w:rsidR="00053D7A" w:rsidRPr="00426A6A" w:rsidRDefault="00053D7A" w:rsidP="002510C2">
      <w:pPr>
        <w:ind w:firstLine="720"/>
        <w:jc w:val="both"/>
      </w:pPr>
      <w:r w:rsidRPr="00426A6A">
        <w:rPr>
          <w:b/>
        </w:rPr>
        <w:t>11. Kita svarbi informacija</w:t>
      </w:r>
      <w:r w:rsidRPr="00426A6A">
        <w:t>. Nėra.</w:t>
      </w:r>
    </w:p>
    <w:p w:rsidR="00FE50BF" w:rsidRDefault="00053D7A" w:rsidP="002510C2">
      <w:pPr>
        <w:ind w:firstLine="720"/>
        <w:jc w:val="both"/>
        <w:rPr>
          <w:b/>
        </w:rPr>
      </w:pPr>
      <w:r w:rsidRPr="00426A6A">
        <w:rPr>
          <w:b/>
        </w:rPr>
        <w:t>12.</w:t>
      </w:r>
      <w:r w:rsidRPr="00426A6A">
        <w:t xml:space="preserve"> </w:t>
      </w:r>
      <w:r w:rsidRPr="00426A6A">
        <w:rPr>
          <w:b/>
        </w:rPr>
        <w:t xml:space="preserve">Numatomo teisinio reguliavimo poveikio vertinimas </w:t>
      </w:r>
      <w:r w:rsidRPr="00426A6A">
        <w:t>(pagrįsti, kokios galimos teigiamos, neigiamos pasekmės, priėmus projektą, kokių priemonių reikėtų imtis, kad neigiamų pasekmių būtų išvengta).</w:t>
      </w:r>
      <w:r w:rsidRPr="00426A6A">
        <w:rPr>
          <w:b/>
        </w:rPr>
        <w:t>*</w:t>
      </w:r>
    </w:p>
    <w:p w:rsidR="00DE7D16" w:rsidRPr="00426A6A" w:rsidRDefault="00DE7D16" w:rsidP="00053D7A">
      <w:pPr>
        <w:ind w:firstLine="720"/>
        <w:jc w:val="both"/>
        <w:rPr>
          <w:b/>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053D7A" w:rsidRPr="00952706" w:rsidTr="00952706">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rsidR="00053D7A" w:rsidRPr="00952706" w:rsidRDefault="00053D7A" w:rsidP="00952706">
            <w:pPr>
              <w:widowControl w:val="0"/>
              <w:jc w:val="center"/>
              <w:rPr>
                <w:rFonts w:eastAsia="Lucida Sans Unicode"/>
                <w:b/>
                <w:kern w:val="2"/>
                <w:lang w:bidi="lo-LA"/>
              </w:rPr>
            </w:pPr>
            <w:r w:rsidRPr="00952706">
              <w:rPr>
                <w:rFonts w:eastAsia="Lucida Sans Unicode"/>
                <w:b/>
                <w:kern w:val="2"/>
              </w:rPr>
              <w:t>Sritys</w:t>
            </w:r>
          </w:p>
        </w:tc>
        <w:tc>
          <w:tcPr>
            <w:tcW w:w="5812" w:type="dxa"/>
            <w:gridSpan w:val="2"/>
            <w:tcBorders>
              <w:top w:val="single" w:sz="4" w:space="0" w:color="000000"/>
              <w:left w:val="single" w:sz="4" w:space="0" w:color="000000"/>
              <w:bottom w:val="single" w:sz="4" w:space="0" w:color="auto"/>
              <w:right w:val="single" w:sz="4" w:space="0" w:color="000000"/>
            </w:tcBorders>
            <w:hideMark/>
          </w:tcPr>
          <w:p w:rsidR="00053D7A" w:rsidRPr="00952706" w:rsidRDefault="00053D7A" w:rsidP="00952706">
            <w:pPr>
              <w:widowControl w:val="0"/>
              <w:jc w:val="center"/>
              <w:rPr>
                <w:rFonts w:eastAsia="Lucida Sans Unicode"/>
                <w:b/>
                <w:bCs/>
                <w:kern w:val="2"/>
              </w:rPr>
            </w:pPr>
            <w:r w:rsidRPr="00952706">
              <w:rPr>
                <w:rFonts w:eastAsia="Lucida Sans Unicode"/>
                <w:b/>
                <w:bCs/>
                <w:kern w:val="2"/>
              </w:rPr>
              <w:t>Numatomo teisinio reguliavimo poveikio vertinimo rezultatai</w:t>
            </w:r>
          </w:p>
        </w:tc>
      </w:tr>
      <w:tr w:rsidR="00053D7A" w:rsidRPr="00952706" w:rsidTr="00952706">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3D7A" w:rsidRPr="00952706" w:rsidRDefault="00053D7A" w:rsidP="00952706">
            <w:pPr>
              <w:rPr>
                <w:rFonts w:eastAsia="Lucida Sans Unicode"/>
                <w:b/>
                <w:kern w:val="2"/>
                <w:lang w:bidi="lo-LA"/>
              </w:rPr>
            </w:pPr>
          </w:p>
        </w:tc>
        <w:tc>
          <w:tcPr>
            <w:tcW w:w="2977" w:type="dxa"/>
            <w:tcBorders>
              <w:top w:val="single" w:sz="4" w:space="0" w:color="auto"/>
              <w:left w:val="single" w:sz="4" w:space="0" w:color="000000"/>
              <w:bottom w:val="single" w:sz="4" w:space="0" w:color="000000"/>
              <w:right w:val="single" w:sz="4" w:space="0" w:color="000000"/>
            </w:tcBorders>
            <w:hideMark/>
          </w:tcPr>
          <w:p w:rsidR="00053D7A" w:rsidRPr="00952706" w:rsidRDefault="00053D7A" w:rsidP="00952706">
            <w:pPr>
              <w:widowControl w:val="0"/>
              <w:jc w:val="center"/>
              <w:rPr>
                <w:rFonts w:eastAsia="Lucida Sans Unicode"/>
                <w:b/>
                <w:kern w:val="2"/>
              </w:rPr>
            </w:pPr>
            <w:r w:rsidRPr="00952706">
              <w:rPr>
                <w:rFonts w:eastAsia="Lucida Sans Unicode"/>
                <w:b/>
                <w:kern w:val="2"/>
              </w:rPr>
              <w:t>Teigiamas poveikis</w:t>
            </w:r>
          </w:p>
        </w:tc>
        <w:tc>
          <w:tcPr>
            <w:tcW w:w="2835" w:type="dxa"/>
            <w:tcBorders>
              <w:top w:val="single" w:sz="4" w:space="0" w:color="auto"/>
              <w:left w:val="single" w:sz="4" w:space="0" w:color="000000"/>
              <w:bottom w:val="single" w:sz="4" w:space="0" w:color="000000"/>
              <w:right w:val="single" w:sz="4" w:space="0" w:color="000000"/>
            </w:tcBorders>
            <w:hideMark/>
          </w:tcPr>
          <w:p w:rsidR="00053D7A" w:rsidRPr="00952706" w:rsidRDefault="00053D7A" w:rsidP="00952706">
            <w:pPr>
              <w:widowControl w:val="0"/>
              <w:jc w:val="center"/>
              <w:rPr>
                <w:rFonts w:eastAsia="Lucida Sans Unicode"/>
                <w:b/>
                <w:kern w:val="2"/>
                <w:lang w:bidi="lo-LA"/>
              </w:rPr>
            </w:pPr>
            <w:r w:rsidRPr="00952706">
              <w:rPr>
                <w:rFonts w:eastAsia="Lucida Sans Unicode"/>
                <w:b/>
                <w:kern w:val="2"/>
              </w:rPr>
              <w:t>Neigiamas poveikis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Ekonomikai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Finansams</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426A6A" w:rsidP="00952706">
            <w:pPr>
              <w:widowControl w:val="0"/>
              <w:rPr>
                <w:rFonts w:eastAsia="Lucida Sans Unicode"/>
                <w:i/>
                <w:kern w:val="2"/>
                <w:lang w:bidi="lo-LA"/>
              </w:rPr>
            </w:pPr>
            <w:r w:rsidRPr="00952706">
              <w:rPr>
                <w:rFonts w:eastAsia="Lucida Sans Unicode"/>
                <w:i/>
                <w:kern w:val="2"/>
                <w:lang w:bidi="lo-LA"/>
              </w:rPr>
              <w:t>Vadovaus naujai patvirtinta SJRT</w:t>
            </w: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eastAsia="ar-SA" w:bidi="lo-LA"/>
              </w:rPr>
              <w:t>Korupcijai įtakos neturės</w:t>
            </w: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Aplinkai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lastRenderedPageBreak/>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r w:rsidR="00053D7A" w:rsidRPr="00952706" w:rsidTr="00952706">
        <w:tc>
          <w:tcPr>
            <w:tcW w:w="3118" w:type="dxa"/>
            <w:tcBorders>
              <w:top w:val="single" w:sz="4" w:space="0" w:color="000000"/>
              <w:left w:val="single" w:sz="4" w:space="0" w:color="000000"/>
              <w:bottom w:val="single" w:sz="4" w:space="0" w:color="000000"/>
              <w:right w:val="single" w:sz="4" w:space="0" w:color="000000"/>
            </w:tcBorders>
            <w:hideMark/>
          </w:tcPr>
          <w:p w:rsidR="00053D7A" w:rsidRPr="00952706" w:rsidRDefault="00053D7A" w:rsidP="00952706">
            <w:pPr>
              <w:widowControl w:val="0"/>
              <w:rPr>
                <w:rFonts w:eastAsia="Lucida Sans Unicode"/>
                <w:i/>
                <w:kern w:val="2"/>
                <w:lang w:bidi="lo-LA"/>
              </w:rPr>
            </w:pPr>
            <w:r w:rsidRPr="00952706">
              <w:rPr>
                <w:rFonts w:eastAsia="Lucida Sans Unicode"/>
                <w:i/>
                <w:kern w:val="2"/>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053D7A" w:rsidRPr="00952706" w:rsidRDefault="00952706" w:rsidP="00952706">
            <w:pPr>
              <w:widowControl w:val="0"/>
              <w:rPr>
                <w:rFonts w:eastAsia="Lucida Sans Unicode"/>
                <w:i/>
                <w:kern w:val="2"/>
                <w:lang w:bidi="lo-LA"/>
              </w:rPr>
            </w:pPr>
            <w:r w:rsidRPr="00952706">
              <w:rPr>
                <w:rFonts w:eastAsia="Lucida Sans Unicode"/>
                <w:i/>
                <w:kern w:val="2"/>
                <w:lang w:bidi="lo-LA"/>
              </w:rPr>
              <w:t>Tinkamiau atstovaus jaunimo interesams</w:t>
            </w:r>
          </w:p>
        </w:tc>
        <w:tc>
          <w:tcPr>
            <w:tcW w:w="2835" w:type="dxa"/>
            <w:tcBorders>
              <w:top w:val="single" w:sz="4" w:space="0" w:color="000000"/>
              <w:left w:val="single" w:sz="4" w:space="0" w:color="000000"/>
              <w:bottom w:val="single" w:sz="4" w:space="0" w:color="000000"/>
              <w:right w:val="single" w:sz="4" w:space="0" w:color="000000"/>
            </w:tcBorders>
          </w:tcPr>
          <w:p w:rsidR="00053D7A" w:rsidRPr="00952706" w:rsidRDefault="00053D7A" w:rsidP="00952706">
            <w:pPr>
              <w:widowControl w:val="0"/>
              <w:rPr>
                <w:rFonts w:eastAsia="Lucida Sans Unicode"/>
                <w:i/>
                <w:kern w:val="2"/>
                <w:lang w:bidi="lo-LA"/>
              </w:rPr>
            </w:pPr>
            <w:r w:rsidRPr="00952706">
              <w:rPr>
                <w:rFonts w:eastAsia="Lucida Sans Unicode"/>
                <w:i/>
                <w:kern w:val="2"/>
                <w:lang w:bidi="lo-LA"/>
              </w:rPr>
              <w:t>Nenumatomas</w:t>
            </w:r>
          </w:p>
        </w:tc>
      </w:tr>
    </w:tbl>
    <w:p w:rsidR="00053D7A" w:rsidRPr="00952706" w:rsidRDefault="00053D7A" w:rsidP="00053D7A">
      <w:pPr>
        <w:widowControl w:val="0"/>
        <w:jc w:val="both"/>
        <w:rPr>
          <w:rFonts w:eastAsia="Lucida Sans Unicode"/>
          <w:kern w:val="2"/>
          <w:lang w:bidi="lo-LA"/>
        </w:rPr>
      </w:pPr>
    </w:p>
    <w:p w:rsidR="00053D7A" w:rsidRDefault="00053D7A" w:rsidP="002510C2">
      <w:pPr>
        <w:ind w:firstLine="720"/>
        <w:jc w:val="both"/>
      </w:pPr>
      <w: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053D7A" w:rsidRDefault="00053D7A" w:rsidP="00053D7A">
      <w:pPr>
        <w:widowControl w:val="0"/>
        <w:jc w:val="both"/>
        <w:rPr>
          <w:rFonts w:eastAsia="Lucida Sans Unicode"/>
          <w:kern w:val="2"/>
        </w:rPr>
      </w:pPr>
    </w:p>
    <w:p w:rsidR="00293EA2" w:rsidRDefault="00293EA2" w:rsidP="00053D7A">
      <w:pPr>
        <w:widowControl w:val="0"/>
        <w:jc w:val="both"/>
        <w:rPr>
          <w:rFonts w:eastAsia="Lucida Sans Unicode"/>
          <w:kern w:val="2"/>
        </w:rPr>
      </w:pPr>
    </w:p>
    <w:p w:rsidR="00053D7A" w:rsidRDefault="00053D7A" w:rsidP="00053D7A">
      <w:pPr>
        <w:widowControl w:val="0"/>
        <w:jc w:val="both"/>
        <w:rPr>
          <w:rFonts w:eastAsia="Lucida Sans Unicode"/>
          <w:kern w:val="2"/>
          <w:lang w:eastAsia="ar-SA"/>
        </w:rPr>
      </w:pPr>
      <w:r>
        <w:rPr>
          <w:rFonts w:eastAsia="Lucida Sans Unicode"/>
          <w:kern w:val="2"/>
        </w:rPr>
        <w:t>Rengėja</w:t>
      </w:r>
      <w:r>
        <w:rPr>
          <w:rFonts w:eastAsia="Lucida Sans Unicode"/>
          <w:kern w:val="2"/>
        </w:rPr>
        <w:tab/>
      </w:r>
      <w:r>
        <w:rPr>
          <w:rFonts w:eastAsia="Lucida Sans Unicode"/>
          <w:kern w:val="2"/>
        </w:rPr>
        <w:tab/>
        <w:t xml:space="preserve">                                 </w:t>
      </w:r>
    </w:p>
    <w:p w:rsidR="00053D7A" w:rsidRPr="00DA4DF3" w:rsidRDefault="00293EA2" w:rsidP="00053D7A">
      <w:pPr>
        <w:widowControl w:val="0"/>
        <w:jc w:val="both"/>
        <w:rPr>
          <w:rFonts w:eastAsia="Lucida Sans Unicode" w:cs="Tahoma"/>
          <w:bCs/>
        </w:rPr>
      </w:pPr>
      <w:r>
        <w:rPr>
          <w:rFonts w:eastAsia="Lucida Sans Unicode" w:cs="Tahoma"/>
          <w:bCs/>
        </w:rPr>
        <w:t>j</w:t>
      </w:r>
      <w:r w:rsidR="00952706">
        <w:rPr>
          <w:rFonts w:eastAsia="Lucida Sans Unicode" w:cs="Tahoma"/>
          <w:bCs/>
        </w:rPr>
        <w:t>aunimo reikalų koordinatorė</w:t>
      </w:r>
      <w:r w:rsidR="00053D7A">
        <w:rPr>
          <w:rFonts w:eastAsia="Lucida Sans Unicode" w:cs="Tahoma"/>
          <w:bCs/>
        </w:rPr>
        <w:tab/>
      </w:r>
      <w:r w:rsidR="00053D7A">
        <w:rPr>
          <w:rFonts w:eastAsia="Lucida Sans Unicode" w:cs="Tahoma"/>
          <w:bCs/>
        </w:rPr>
        <w:tab/>
      </w:r>
      <w:r w:rsidR="00053D7A" w:rsidRPr="00DA4DF3">
        <w:rPr>
          <w:rFonts w:eastAsia="Lucida Sans Unicode" w:cs="Tahoma"/>
          <w:bCs/>
        </w:rPr>
        <w:t xml:space="preserve"> </w:t>
      </w:r>
      <w:r w:rsidR="00053D7A" w:rsidRPr="00DA4DF3">
        <w:rPr>
          <w:rFonts w:eastAsia="Lucida Sans Unicode" w:cs="Tahoma"/>
          <w:bCs/>
        </w:rPr>
        <w:tab/>
      </w:r>
      <w:r w:rsidR="00053D7A" w:rsidRPr="00DA4DF3">
        <w:rPr>
          <w:rFonts w:eastAsia="Lucida Sans Unicode" w:cs="Tahoma"/>
          <w:bCs/>
        </w:rPr>
        <w:tab/>
      </w:r>
      <w:r w:rsidR="00952706">
        <w:rPr>
          <w:rFonts w:eastAsia="Lucida Sans Unicode" w:cs="Tahoma"/>
          <w:bCs/>
        </w:rPr>
        <w:t>Jurga Venckuvienė</w:t>
      </w:r>
    </w:p>
    <w:p w:rsidR="00053D7A" w:rsidRDefault="00053D7A" w:rsidP="00053D7A"/>
    <w:p w:rsidR="00053D7A" w:rsidRPr="00667C5B" w:rsidRDefault="00053D7A" w:rsidP="00053D7A">
      <w:pPr>
        <w:ind w:left="5103"/>
        <w:jc w:val="both"/>
        <w:rPr>
          <w:b/>
        </w:rPr>
      </w:pPr>
    </w:p>
    <w:p w:rsidR="000F29BF" w:rsidRDefault="000F29BF" w:rsidP="006366CE"/>
    <w:p w:rsidR="000F29BF" w:rsidRDefault="000F29BF" w:rsidP="006366CE"/>
    <w:p w:rsidR="000F29BF" w:rsidRDefault="000F29BF" w:rsidP="006366CE"/>
    <w:p w:rsidR="000F29BF" w:rsidRDefault="000F29BF" w:rsidP="006366CE"/>
    <w:sectPr w:rsidR="000F29BF" w:rsidSect="006460A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D4C"/>
    <w:multiLevelType w:val="hybridMultilevel"/>
    <w:tmpl w:val="0FCA187E"/>
    <w:lvl w:ilvl="0" w:tplc="9896484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nsid w:val="0FD92A1C"/>
    <w:multiLevelType w:val="hybridMultilevel"/>
    <w:tmpl w:val="04E4ED86"/>
    <w:lvl w:ilvl="0" w:tplc="06E27850">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nsid w:val="13D517AC"/>
    <w:multiLevelType w:val="hybridMultilevel"/>
    <w:tmpl w:val="F9501A6C"/>
    <w:lvl w:ilvl="0" w:tplc="308A8C1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nsid w:val="29630683"/>
    <w:multiLevelType w:val="hybridMultilevel"/>
    <w:tmpl w:val="1D326CB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4E6D7CC0"/>
    <w:multiLevelType w:val="hybridMultilevel"/>
    <w:tmpl w:val="5008B772"/>
    <w:lvl w:ilvl="0" w:tplc="4058E36C">
      <w:numFmt w:val="bullet"/>
      <w:lvlText w:val="-"/>
      <w:lvlJc w:val="left"/>
      <w:pPr>
        <w:tabs>
          <w:tab w:val="num" w:pos="1287"/>
        </w:tabs>
        <w:ind w:left="1287" w:hanging="720"/>
      </w:pPr>
      <w:rPr>
        <w:rFonts w:ascii="Times New Roman" w:eastAsia="Times New Roman" w:hAnsi="Times New Roman" w:cs="Times New Roman" w:hint="default"/>
      </w:rPr>
    </w:lvl>
    <w:lvl w:ilvl="1" w:tplc="04270003" w:tentative="1">
      <w:start w:val="1"/>
      <w:numFmt w:val="bullet"/>
      <w:lvlText w:val="o"/>
      <w:lvlJc w:val="left"/>
      <w:pPr>
        <w:tabs>
          <w:tab w:val="num" w:pos="1647"/>
        </w:tabs>
        <w:ind w:left="1647" w:hanging="360"/>
      </w:pPr>
      <w:rPr>
        <w:rFonts w:ascii="Courier New" w:hAnsi="Courier New" w:cs="Courier New" w:hint="default"/>
      </w:rPr>
    </w:lvl>
    <w:lvl w:ilvl="2" w:tplc="04270005" w:tentative="1">
      <w:start w:val="1"/>
      <w:numFmt w:val="bullet"/>
      <w:lvlText w:val=""/>
      <w:lvlJc w:val="left"/>
      <w:pPr>
        <w:tabs>
          <w:tab w:val="num" w:pos="2367"/>
        </w:tabs>
        <w:ind w:left="2367" w:hanging="360"/>
      </w:pPr>
      <w:rPr>
        <w:rFonts w:ascii="Wingdings" w:hAnsi="Wingdings" w:hint="default"/>
      </w:rPr>
    </w:lvl>
    <w:lvl w:ilvl="3" w:tplc="04270001" w:tentative="1">
      <w:start w:val="1"/>
      <w:numFmt w:val="bullet"/>
      <w:lvlText w:val=""/>
      <w:lvlJc w:val="left"/>
      <w:pPr>
        <w:tabs>
          <w:tab w:val="num" w:pos="3087"/>
        </w:tabs>
        <w:ind w:left="3087" w:hanging="360"/>
      </w:pPr>
      <w:rPr>
        <w:rFonts w:ascii="Symbol" w:hAnsi="Symbol" w:hint="default"/>
      </w:rPr>
    </w:lvl>
    <w:lvl w:ilvl="4" w:tplc="04270003" w:tentative="1">
      <w:start w:val="1"/>
      <w:numFmt w:val="bullet"/>
      <w:lvlText w:val="o"/>
      <w:lvlJc w:val="left"/>
      <w:pPr>
        <w:tabs>
          <w:tab w:val="num" w:pos="3807"/>
        </w:tabs>
        <w:ind w:left="3807" w:hanging="360"/>
      </w:pPr>
      <w:rPr>
        <w:rFonts w:ascii="Courier New" w:hAnsi="Courier New" w:cs="Courier New" w:hint="default"/>
      </w:rPr>
    </w:lvl>
    <w:lvl w:ilvl="5" w:tplc="04270005" w:tentative="1">
      <w:start w:val="1"/>
      <w:numFmt w:val="bullet"/>
      <w:lvlText w:val=""/>
      <w:lvlJc w:val="left"/>
      <w:pPr>
        <w:tabs>
          <w:tab w:val="num" w:pos="4527"/>
        </w:tabs>
        <w:ind w:left="4527" w:hanging="360"/>
      </w:pPr>
      <w:rPr>
        <w:rFonts w:ascii="Wingdings" w:hAnsi="Wingdings" w:hint="default"/>
      </w:rPr>
    </w:lvl>
    <w:lvl w:ilvl="6" w:tplc="04270001" w:tentative="1">
      <w:start w:val="1"/>
      <w:numFmt w:val="bullet"/>
      <w:lvlText w:val=""/>
      <w:lvlJc w:val="left"/>
      <w:pPr>
        <w:tabs>
          <w:tab w:val="num" w:pos="5247"/>
        </w:tabs>
        <w:ind w:left="5247" w:hanging="360"/>
      </w:pPr>
      <w:rPr>
        <w:rFonts w:ascii="Symbol" w:hAnsi="Symbol" w:hint="default"/>
      </w:rPr>
    </w:lvl>
    <w:lvl w:ilvl="7" w:tplc="04270003" w:tentative="1">
      <w:start w:val="1"/>
      <w:numFmt w:val="bullet"/>
      <w:lvlText w:val="o"/>
      <w:lvlJc w:val="left"/>
      <w:pPr>
        <w:tabs>
          <w:tab w:val="num" w:pos="5967"/>
        </w:tabs>
        <w:ind w:left="5967" w:hanging="360"/>
      </w:pPr>
      <w:rPr>
        <w:rFonts w:ascii="Courier New" w:hAnsi="Courier New" w:cs="Courier New" w:hint="default"/>
      </w:rPr>
    </w:lvl>
    <w:lvl w:ilvl="8" w:tplc="04270005" w:tentative="1">
      <w:start w:val="1"/>
      <w:numFmt w:val="bullet"/>
      <w:lvlText w:val=""/>
      <w:lvlJc w:val="left"/>
      <w:pPr>
        <w:tabs>
          <w:tab w:val="num" w:pos="6687"/>
        </w:tabs>
        <w:ind w:left="6687" w:hanging="360"/>
      </w:pPr>
      <w:rPr>
        <w:rFonts w:ascii="Wingdings" w:hAnsi="Wingdings" w:hint="default"/>
      </w:rPr>
    </w:lvl>
  </w:abstractNum>
  <w:abstractNum w:abstractNumId="5">
    <w:nsid w:val="4FD443E9"/>
    <w:multiLevelType w:val="hybridMultilevel"/>
    <w:tmpl w:val="F6D04344"/>
    <w:lvl w:ilvl="0" w:tplc="E92E0C3E">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nsid w:val="7C050F08"/>
    <w:multiLevelType w:val="hybridMultilevel"/>
    <w:tmpl w:val="8130847C"/>
    <w:lvl w:ilvl="0" w:tplc="F84E9188">
      <w:start w:val="4"/>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3"/>
  </w:num>
  <w:num w:numId="2">
    <w:abstractNumId w:val="4"/>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0D4"/>
    <w:rsid w:val="000005C5"/>
    <w:rsid w:val="00002965"/>
    <w:rsid w:val="00024DF6"/>
    <w:rsid w:val="00026BA8"/>
    <w:rsid w:val="00032E55"/>
    <w:rsid w:val="0004136E"/>
    <w:rsid w:val="00047633"/>
    <w:rsid w:val="00050D2E"/>
    <w:rsid w:val="00051A2C"/>
    <w:rsid w:val="00053D7A"/>
    <w:rsid w:val="00075905"/>
    <w:rsid w:val="00092087"/>
    <w:rsid w:val="000A5641"/>
    <w:rsid w:val="000A793A"/>
    <w:rsid w:val="000B0AE5"/>
    <w:rsid w:val="000D011D"/>
    <w:rsid w:val="000D1034"/>
    <w:rsid w:val="000F29BF"/>
    <w:rsid w:val="000F7A96"/>
    <w:rsid w:val="00100F54"/>
    <w:rsid w:val="00101E0E"/>
    <w:rsid w:val="00103CAC"/>
    <w:rsid w:val="001117D7"/>
    <w:rsid w:val="001247E1"/>
    <w:rsid w:val="001332DA"/>
    <w:rsid w:val="00144830"/>
    <w:rsid w:val="001548DE"/>
    <w:rsid w:val="00154D72"/>
    <w:rsid w:val="001619F6"/>
    <w:rsid w:val="00163F62"/>
    <w:rsid w:val="001700C2"/>
    <w:rsid w:val="0017100F"/>
    <w:rsid w:val="001735CE"/>
    <w:rsid w:val="00186FB2"/>
    <w:rsid w:val="00191C62"/>
    <w:rsid w:val="001B1BD9"/>
    <w:rsid w:val="001B7F3F"/>
    <w:rsid w:val="001E64C3"/>
    <w:rsid w:val="001F1D88"/>
    <w:rsid w:val="00200425"/>
    <w:rsid w:val="0021084B"/>
    <w:rsid w:val="00241C0F"/>
    <w:rsid w:val="0024660D"/>
    <w:rsid w:val="00247D2F"/>
    <w:rsid w:val="00250B9A"/>
    <w:rsid w:val="002510C2"/>
    <w:rsid w:val="0025654C"/>
    <w:rsid w:val="00262A2A"/>
    <w:rsid w:val="00277514"/>
    <w:rsid w:val="00293EA2"/>
    <w:rsid w:val="002947CF"/>
    <w:rsid w:val="002A2DDD"/>
    <w:rsid w:val="002B6575"/>
    <w:rsid w:val="002C2D8A"/>
    <w:rsid w:val="002D4BDC"/>
    <w:rsid w:val="002E6282"/>
    <w:rsid w:val="002E657B"/>
    <w:rsid w:val="002E7D3B"/>
    <w:rsid w:val="002F1E83"/>
    <w:rsid w:val="00304F2E"/>
    <w:rsid w:val="00315C40"/>
    <w:rsid w:val="00326DA6"/>
    <w:rsid w:val="00334AC9"/>
    <w:rsid w:val="0034400A"/>
    <w:rsid w:val="00352E4D"/>
    <w:rsid w:val="00362956"/>
    <w:rsid w:val="00381129"/>
    <w:rsid w:val="0038413B"/>
    <w:rsid w:val="003B575A"/>
    <w:rsid w:val="003D69C6"/>
    <w:rsid w:val="003E003F"/>
    <w:rsid w:val="003E5DFC"/>
    <w:rsid w:val="003F2527"/>
    <w:rsid w:val="004010AC"/>
    <w:rsid w:val="004054D0"/>
    <w:rsid w:val="00412B83"/>
    <w:rsid w:val="00424A4D"/>
    <w:rsid w:val="00426A6A"/>
    <w:rsid w:val="00427DBC"/>
    <w:rsid w:val="00441B98"/>
    <w:rsid w:val="004421CB"/>
    <w:rsid w:val="00442CCA"/>
    <w:rsid w:val="00443914"/>
    <w:rsid w:val="00445952"/>
    <w:rsid w:val="00446169"/>
    <w:rsid w:val="004515EE"/>
    <w:rsid w:val="00461D30"/>
    <w:rsid w:val="0046389B"/>
    <w:rsid w:val="00464BBE"/>
    <w:rsid w:val="00475E89"/>
    <w:rsid w:val="00482AA8"/>
    <w:rsid w:val="00482CF2"/>
    <w:rsid w:val="004909EC"/>
    <w:rsid w:val="004A6990"/>
    <w:rsid w:val="004A72C0"/>
    <w:rsid w:val="004C133C"/>
    <w:rsid w:val="004D02BA"/>
    <w:rsid w:val="004D687E"/>
    <w:rsid w:val="004E4217"/>
    <w:rsid w:val="004E5AF6"/>
    <w:rsid w:val="00500371"/>
    <w:rsid w:val="00510E25"/>
    <w:rsid w:val="00587C05"/>
    <w:rsid w:val="005949F8"/>
    <w:rsid w:val="005A730D"/>
    <w:rsid w:val="005C7E64"/>
    <w:rsid w:val="005D5A92"/>
    <w:rsid w:val="005E3827"/>
    <w:rsid w:val="0061543C"/>
    <w:rsid w:val="006177AE"/>
    <w:rsid w:val="00627E2C"/>
    <w:rsid w:val="006344C2"/>
    <w:rsid w:val="006366CE"/>
    <w:rsid w:val="00637A51"/>
    <w:rsid w:val="00637F5B"/>
    <w:rsid w:val="006460AC"/>
    <w:rsid w:val="00646857"/>
    <w:rsid w:val="0064726A"/>
    <w:rsid w:val="00656A34"/>
    <w:rsid w:val="00672BCC"/>
    <w:rsid w:val="00674F6A"/>
    <w:rsid w:val="00686177"/>
    <w:rsid w:val="00691A87"/>
    <w:rsid w:val="00697358"/>
    <w:rsid w:val="006B05A1"/>
    <w:rsid w:val="006B1B02"/>
    <w:rsid w:val="006B3C4A"/>
    <w:rsid w:val="006C46C4"/>
    <w:rsid w:val="006E07D6"/>
    <w:rsid w:val="006F3A01"/>
    <w:rsid w:val="006F4460"/>
    <w:rsid w:val="00701C73"/>
    <w:rsid w:val="00702A1C"/>
    <w:rsid w:val="00711007"/>
    <w:rsid w:val="00722561"/>
    <w:rsid w:val="00726BAB"/>
    <w:rsid w:val="007377BC"/>
    <w:rsid w:val="00744235"/>
    <w:rsid w:val="00754ED5"/>
    <w:rsid w:val="00765CA1"/>
    <w:rsid w:val="00774858"/>
    <w:rsid w:val="00775A38"/>
    <w:rsid w:val="007859ED"/>
    <w:rsid w:val="00786EA1"/>
    <w:rsid w:val="007B2C93"/>
    <w:rsid w:val="007B3044"/>
    <w:rsid w:val="007D0FAB"/>
    <w:rsid w:val="007D396D"/>
    <w:rsid w:val="007D5CC0"/>
    <w:rsid w:val="007E5759"/>
    <w:rsid w:val="007E5BA7"/>
    <w:rsid w:val="007F1BAC"/>
    <w:rsid w:val="007F3B76"/>
    <w:rsid w:val="00803AF1"/>
    <w:rsid w:val="008218F7"/>
    <w:rsid w:val="00826A8C"/>
    <w:rsid w:val="00852E30"/>
    <w:rsid w:val="008552AE"/>
    <w:rsid w:val="0086031C"/>
    <w:rsid w:val="00871022"/>
    <w:rsid w:val="00894C08"/>
    <w:rsid w:val="008A26C1"/>
    <w:rsid w:val="008A2728"/>
    <w:rsid w:val="008A5F07"/>
    <w:rsid w:val="008B0874"/>
    <w:rsid w:val="008B7EEF"/>
    <w:rsid w:val="008C2727"/>
    <w:rsid w:val="008D75CD"/>
    <w:rsid w:val="009024BC"/>
    <w:rsid w:val="00915C6B"/>
    <w:rsid w:val="009170F0"/>
    <w:rsid w:val="009371B7"/>
    <w:rsid w:val="00941DBA"/>
    <w:rsid w:val="00952706"/>
    <w:rsid w:val="00956725"/>
    <w:rsid w:val="00994904"/>
    <w:rsid w:val="009B5B92"/>
    <w:rsid w:val="009C1938"/>
    <w:rsid w:val="009C6A8A"/>
    <w:rsid w:val="009D052E"/>
    <w:rsid w:val="009D7A0C"/>
    <w:rsid w:val="009E11EE"/>
    <w:rsid w:val="00A1008C"/>
    <w:rsid w:val="00A11C70"/>
    <w:rsid w:val="00A23BE7"/>
    <w:rsid w:val="00A2783C"/>
    <w:rsid w:val="00A547A2"/>
    <w:rsid w:val="00A73A41"/>
    <w:rsid w:val="00A73A7B"/>
    <w:rsid w:val="00A84CB3"/>
    <w:rsid w:val="00A957D4"/>
    <w:rsid w:val="00AB246D"/>
    <w:rsid w:val="00AB5026"/>
    <w:rsid w:val="00AB61B2"/>
    <w:rsid w:val="00AC2415"/>
    <w:rsid w:val="00AE7074"/>
    <w:rsid w:val="00B01017"/>
    <w:rsid w:val="00B108B8"/>
    <w:rsid w:val="00B16F23"/>
    <w:rsid w:val="00B243DB"/>
    <w:rsid w:val="00B605B2"/>
    <w:rsid w:val="00B75DD7"/>
    <w:rsid w:val="00B923F6"/>
    <w:rsid w:val="00B957CE"/>
    <w:rsid w:val="00B95F19"/>
    <w:rsid w:val="00BD2694"/>
    <w:rsid w:val="00BD517B"/>
    <w:rsid w:val="00BE223E"/>
    <w:rsid w:val="00BE768C"/>
    <w:rsid w:val="00BF5525"/>
    <w:rsid w:val="00C40ADF"/>
    <w:rsid w:val="00C470D4"/>
    <w:rsid w:val="00C67102"/>
    <w:rsid w:val="00C70E0E"/>
    <w:rsid w:val="00C77013"/>
    <w:rsid w:val="00C80762"/>
    <w:rsid w:val="00C81252"/>
    <w:rsid w:val="00C86CBA"/>
    <w:rsid w:val="00CA6F65"/>
    <w:rsid w:val="00CB7890"/>
    <w:rsid w:val="00CC1895"/>
    <w:rsid w:val="00CC47EA"/>
    <w:rsid w:val="00CC4EFA"/>
    <w:rsid w:val="00CE230C"/>
    <w:rsid w:val="00CF039C"/>
    <w:rsid w:val="00CF3D4E"/>
    <w:rsid w:val="00CF53C2"/>
    <w:rsid w:val="00D20A7E"/>
    <w:rsid w:val="00D32046"/>
    <w:rsid w:val="00D52B8C"/>
    <w:rsid w:val="00D67AC3"/>
    <w:rsid w:val="00D71ACC"/>
    <w:rsid w:val="00D7239D"/>
    <w:rsid w:val="00D81FD5"/>
    <w:rsid w:val="00DB4111"/>
    <w:rsid w:val="00DB7B5F"/>
    <w:rsid w:val="00DE33A0"/>
    <w:rsid w:val="00DE7D16"/>
    <w:rsid w:val="00DF120C"/>
    <w:rsid w:val="00E02D8F"/>
    <w:rsid w:val="00E0692A"/>
    <w:rsid w:val="00E1008A"/>
    <w:rsid w:val="00E10167"/>
    <w:rsid w:val="00E1542F"/>
    <w:rsid w:val="00E201BF"/>
    <w:rsid w:val="00E21362"/>
    <w:rsid w:val="00E47C2C"/>
    <w:rsid w:val="00E875DD"/>
    <w:rsid w:val="00EA306F"/>
    <w:rsid w:val="00EC39FC"/>
    <w:rsid w:val="00EC572A"/>
    <w:rsid w:val="00ED1312"/>
    <w:rsid w:val="00F06862"/>
    <w:rsid w:val="00F27DFF"/>
    <w:rsid w:val="00F42295"/>
    <w:rsid w:val="00F45799"/>
    <w:rsid w:val="00F55054"/>
    <w:rsid w:val="00F577A3"/>
    <w:rsid w:val="00F63FA9"/>
    <w:rsid w:val="00F648EE"/>
    <w:rsid w:val="00F72030"/>
    <w:rsid w:val="00F81B0C"/>
    <w:rsid w:val="00F82561"/>
    <w:rsid w:val="00F87C82"/>
    <w:rsid w:val="00FA1F85"/>
    <w:rsid w:val="00FA35BC"/>
    <w:rsid w:val="00FB0743"/>
    <w:rsid w:val="00FC7BC9"/>
    <w:rsid w:val="00FE50BF"/>
    <w:rsid w:val="00FF27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E21362"/>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4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DiagramaDiagrama3DiagramaDiagramaDiagramaDiagramaCharCharDiagramaDiagramaCharCharDiagramaDiagramaCharCharDiagramaDiagramaCharChar">
    <w:name w:val="Diagrama Diagrama Char Char Diagrama Diagrama3 Diagrama Diagrama Diagrama Diagrama Char Char Diagrama Diagrama Char Char Diagrama Diagrama Char Char Diagrama Diagrama Char Char"/>
    <w:basedOn w:val="prastasis"/>
    <w:semiHidden/>
    <w:rsid w:val="00C470D4"/>
    <w:pPr>
      <w:spacing w:before="360" w:after="240" w:line="240" w:lineRule="exact"/>
      <w:jc w:val="both"/>
    </w:pPr>
    <w:rPr>
      <w:szCs w:val="20"/>
      <w:lang w:val="en-GB" w:eastAsia="en-US"/>
    </w:rPr>
  </w:style>
  <w:style w:type="paragraph" w:customStyle="1" w:styleId="CharCharDiagramaDiagramaCharCharDiagramaDiagrama">
    <w:name w:val="Char Char Diagrama Diagrama Char Char Diagrama Diagrama"/>
    <w:basedOn w:val="prastasis"/>
    <w:semiHidden/>
    <w:rsid w:val="00C470D4"/>
    <w:pPr>
      <w:spacing w:after="160" w:line="240" w:lineRule="exact"/>
    </w:pPr>
    <w:rPr>
      <w:rFonts w:ascii="Verdana" w:hAnsi="Verdana" w:cs="Verdana"/>
      <w:sz w:val="20"/>
      <w:szCs w:val="20"/>
    </w:rPr>
  </w:style>
  <w:style w:type="character" w:styleId="Komentaronuoroda">
    <w:name w:val="annotation reference"/>
    <w:semiHidden/>
    <w:rsid w:val="00C470D4"/>
    <w:rPr>
      <w:sz w:val="16"/>
    </w:rPr>
  </w:style>
  <w:style w:type="character" w:styleId="Grietas">
    <w:name w:val="Strong"/>
    <w:qFormat/>
    <w:rsid w:val="00C470D4"/>
    <w:rPr>
      <w:b/>
      <w:bCs/>
    </w:rPr>
  </w:style>
  <w:style w:type="paragraph" w:styleId="prastasistinklapis">
    <w:name w:val="Normal (Web)"/>
    <w:basedOn w:val="prastasis"/>
    <w:rsid w:val="00C470D4"/>
    <w:pPr>
      <w:spacing w:before="100" w:beforeAutospacing="1" w:after="100" w:afterAutospacing="1"/>
    </w:pPr>
  </w:style>
  <w:style w:type="paragraph" w:styleId="Komentarotekstas">
    <w:name w:val="annotation text"/>
    <w:basedOn w:val="prastasis"/>
    <w:semiHidden/>
    <w:rsid w:val="00C470D4"/>
    <w:pPr>
      <w:ind w:firstLine="720"/>
      <w:jc w:val="both"/>
    </w:pPr>
    <w:rPr>
      <w:rFonts w:ascii="Arial" w:hAnsi="Arial"/>
      <w:spacing w:val="-5"/>
      <w:szCs w:val="20"/>
      <w:lang w:eastAsia="en-US"/>
    </w:rPr>
  </w:style>
  <w:style w:type="character" w:customStyle="1" w:styleId="minititle">
    <w:name w:val="minititle"/>
    <w:basedOn w:val="Numatytasispastraiposriftas"/>
    <w:rsid w:val="00C470D4"/>
  </w:style>
  <w:style w:type="character" w:customStyle="1" w:styleId="longtext">
    <w:name w:val="long_text"/>
    <w:basedOn w:val="Numatytasispastraiposriftas"/>
    <w:rsid w:val="00C470D4"/>
  </w:style>
  <w:style w:type="character" w:customStyle="1" w:styleId="hps">
    <w:name w:val="hps"/>
    <w:basedOn w:val="Numatytasispastraiposriftas"/>
    <w:rsid w:val="00C470D4"/>
  </w:style>
  <w:style w:type="paragraph" w:styleId="Debesliotekstas">
    <w:name w:val="Balloon Text"/>
    <w:basedOn w:val="prastasis"/>
    <w:semiHidden/>
    <w:rsid w:val="00994904"/>
    <w:rPr>
      <w:rFonts w:ascii="Tahoma" w:hAnsi="Tahoma" w:cs="Tahoma"/>
      <w:sz w:val="16"/>
      <w:szCs w:val="16"/>
    </w:rPr>
  </w:style>
  <w:style w:type="paragraph" w:customStyle="1" w:styleId="CharCharCharCharCharCharCharCharCharCharCharCharChar">
    <w:name w:val="Char Char Char Char Char Char Char Char Char Char Char Char Char"/>
    <w:basedOn w:val="prastasis"/>
    <w:rsid w:val="0061543C"/>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Default">
    <w:name w:val="Default"/>
    <w:rsid w:val="0061543C"/>
    <w:pPr>
      <w:autoSpaceDE w:val="0"/>
      <w:autoSpaceDN w:val="0"/>
      <w:adjustRightInd w:val="0"/>
    </w:pPr>
    <w:rPr>
      <w:color w:val="000000"/>
      <w:sz w:val="24"/>
      <w:szCs w:val="24"/>
    </w:rPr>
  </w:style>
  <w:style w:type="paragraph" w:customStyle="1" w:styleId="DiagramaDiagramaCharCharDiagramaDiagrama">
    <w:name w:val="Diagrama Diagrama Char Char Diagrama Diagrama"/>
    <w:basedOn w:val="prastasis"/>
    <w:semiHidden/>
    <w:rsid w:val="008B7EEF"/>
    <w:pPr>
      <w:spacing w:before="360" w:after="240" w:line="240" w:lineRule="exact"/>
      <w:jc w:val="both"/>
    </w:pPr>
    <w:rPr>
      <w:szCs w:val="20"/>
      <w:lang w:val="en-GB" w:eastAsia="en-US"/>
    </w:rPr>
  </w:style>
  <w:style w:type="paragraph" w:customStyle="1" w:styleId="DiagramaDiagramaCharCharDiagramaDiagrama1">
    <w:name w:val="Diagrama Diagrama Char Char Diagrama Diagrama1"/>
    <w:basedOn w:val="prastasis"/>
    <w:semiHidden/>
    <w:rsid w:val="00186FB2"/>
    <w:pPr>
      <w:spacing w:before="360" w:after="240" w:line="240" w:lineRule="exact"/>
      <w:jc w:val="both"/>
    </w:pPr>
    <w:rPr>
      <w:szCs w:val="20"/>
      <w:lang w:val="en-GB" w:eastAsia="en-US"/>
    </w:rPr>
  </w:style>
  <w:style w:type="paragraph" w:customStyle="1" w:styleId="DiagramaDiagramaCharCharDiagramaDiagrama2">
    <w:name w:val="Diagrama Diagrama Char Char Diagrama Diagrama2"/>
    <w:basedOn w:val="prastasis"/>
    <w:semiHidden/>
    <w:rsid w:val="008B0874"/>
    <w:pPr>
      <w:spacing w:before="360" w:after="240" w:line="240" w:lineRule="exact"/>
      <w:jc w:val="both"/>
    </w:pPr>
    <w:rPr>
      <w:szCs w:val="20"/>
      <w:lang w:val="en-GB" w:eastAsia="en-US"/>
    </w:rPr>
  </w:style>
  <w:style w:type="character" w:customStyle="1" w:styleId="apple-converted-space">
    <w:name w:val="apple-converted-space"/>
    <w:basedOn w:val="Numatytasispastraiposriftas"/>
    <w:rsid w:val="002A2DDD"/>
  </w:style>
  <w:style w:type="paragraph" w:customStyle="1" w:styleId="DiagramaDiagramaCharCharDiagramaDiagramaCharCharDiagramaDiagrama">
    <w:name w:val="Diagrama Diagrama Char Char Diagrama Diagrama Char Char Diagrama Diagrama"/>
    <w:basedOn w:val="prastasis"/>
    <w:semiHidden/>
    <w:rsid w:val="003E5DF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445952"/>
    <w:pPr>
      <w:spacing w:after="160" w:line="240" w:lineRule="exact"/>
    </w:pPr>
    <w:rPr>
      <w:rFonts w:ascii="Verdana" w:hAnsi="Verdana" w:cs="Verdana"/>
      <w:sz w:val="20"/>
      <w:szCs w:val="20"/>
    </w:rPr>
  </w:style>
  <w:style w:type="paragraph" w:customStyle="1" w:styleId="DiagramaDiagramaCharCharDiagramaDiagrama3DiagramaDiagramaDiagramaDiagramaCharCharDiagramaDiagramaCharCharDiagramaDiagramaCharChar">
    <w:name w:val="Diagrama Diagrama Char Char Diagrama Diagrama3 Diagrama Diagrama Diagrama Diagrama Char Char Diagrama Diagrama Char Char Diagrama Diagrama Char Char"/>
    <w:basedOn w:val="prastasis"/>
    <w:semiHidden/>
    <w:rsid w:val="00F63FA9"/>
    <w:pPr>
      <w:spacing w:before="360" w:after="240" w:line="240" w:lineRule="exact"/>
      <w:jc w:val="both"/>
    </w:pPr>
    <w:rPr>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E21362"/>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4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DiagramaDiagrama3DiagramaDiagramaDiagramaDiagramaCharCharDiagramaDiagramaCharCharDiagramaDiagramaCharCharDiagramaDiagramaCharChar">
    <w:name w:val="Diagrama Diagrama Char Char Diagrama Diagrama3 Diagrama Diagrama Diagrama Diagrama Char Char Diagrama Diagrama Char Char Diagrama Diagrama Char Char Diagrama Diagrama Char Char"/>
    <w:basedOn w:val="prastasis"/>
    <w:semiHidden/>
    <w:rsid w:val="00C470D4"/>
    <w:pPr>
      <w:spacing w:before="360" w:after="240" w:line="240" w:lineRule="exact"/>
      <w:jc w:val="both"/>
    </w:pPr>
    <w:rPr>
      <w:szCs w:val="20"/>
      <w:lang w:val="en-GB" w:eastAsia="en-US"/>
    </w:rPr>
  </w:style>
  <w:style w:type="paragraph" w:customStyle="1" w:styleId="CharCharDiagramaDiagramaCharCharDiagramaDiagrama">
    <w:name w:val="Char Char Diagrama Diagrama Char Char Diagrama Diagrama"/>
    <w:basedOn w:val="prastasis"/>
    <w:semiHidden/>
    <w:rsid w:val="00C470D4"/>
    <w:pPr>
      <w:spacing w:after="160" w:line="240" w:lineRule="exact"/>
    </w:pPr>
    <w:rPr>
      <w:rFonts w:ascii="Verdana" w:hAnsi="Verdana" w:cs="Verdana"/>
      <w:sz w:val="20"/>
      <w:szCs w:val="20"/>
    </w:rPr>
  </w:style>
  <w:style w:type="character" w:styleId="Komentaronuoroda">
    <w:name w:val="annotation reference"/>
    <w:semiHidden/>
    <w:rsid w:val="00C470D4"/>
    <w:rPr>
      <w:sz w:val="16"/>
    </w:rPr>
  </w:style>
  <w:style w:type="character" w:styleId="Grietas">
    <w:name w:val="Strong"/>
    <w:qFormat/>
    <w:rsid w:val="00C470D4"/>
    <w:rPr>
      <w:b/>
      <w:bCs/>
    </w:rPr>
  </w:style>
  <w:style w:type="paragraph" w:styleId="prastasistinklapis">
    <w:name w:val="Normal (Web)"/>
    <w:basedOn w:val="prastasis"/>
    <w:rsid w:val="00C470D4"/>
    <w:pPr>
      <w:spacing w:before="100" w:beforeAutospacing="1" w:after="100" w:afterAutospacing="1"/>
    </w:pPr>
  </w:style>
  <w:style w:type="paragraph" w:styleId="Komentarotekstas">
    <w:name w:val="annotation text"/>
    <w:basedOn w:val="prastasis"/>
    <w:semiHidden/>
    <w:rsid w:val="00C470D4"/>
    <w:pPr>
      <w:ind w:firstLine="720"/>
      <w:jc w:val="both"/>
    </w:pPr>
    <w:rPr>
      <w:rFonts w:ascii="Arial" w:hAnsi="Arial"/>
      <w:spacing w:val="-5"/>
      <w:szCs w:val="20"/>
      <w:lang w:eastAsia="en-US"/>
    </w:rPr>
  </w:style>
  <w:style w:type="character" w:customStyle="1" w:styleId="minititle">
    <w:name w:val="minititle"/>
    <w:basedOn w:val="Numatytasispastraiposriftas"/>
    <w:rsid w:val="00C470D4"/>
  </w:style>
  <w:style w:type="character" w:customStyle="1" w:styleId="longtext">
    <w:name w:val="long_text"/>
    <w:basedOn w:val="Numatytasispastraiposriftas"/>
    <w:rsid w:val="00C470D4"/>
  </w:style>
  <w:style w:type="character" w:customStyle="1" w:styleId="hps">
    <w:name w:val="hps"/>
    <w:basedOn w:val="Numatytasispastraiposriftas"/>
    <w:rsid w:val="00C470D4"/>
  </w:style>
  <w:style w:type="paragraph" w:styleId="Debesliotekstas">
    <w:name w:val="Balloon Text"/>
    <w:basedOn w:val="prastasis"/>
    <w:semiHidden/>
    <w:rsid w:val="00994904"/>
    <w:rPr>
      <w:rFonts w:ascii="Tahoma" w:hAnsi="Tahoma" w:cs="Tahoma"/>
      <w:sz w:val="16"/>
      <w:szCs w:val="16"/>
    </w:rPr>
  </w:style>
  <w:style w:type="paragraph" w:customStyle="1" w:styleId="CharCharCharCharCharCharCharCharCharCharCharCharChar">
    <w:name w:val="Char Char Char Char Char Char Char Char Char Char Char Char Char"/>
    <w:basedOn w:val="prastasis"/>
    <w:rsid w:val="0061543C"/>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Default">
    <w:name w:val="Default"/>
    <w:rsid w:val="0061543C"/>
    <w:pPr>
      <w:autoSpaceDE w:val="0"/>
      <w:autoSpaceDN w:val="0"/>
      <w:adjustRightInd w:val="0"/>
    </w:pPr>
    <w:rPr>
      <w:color w:val="000000"/>
      <w:sz w:val="24"/>
      <w:szCs w:val="24"/>
    </w:rPr>
  </w:style>
  <w:style w:type="paragraph" w:customStyle="1" w:styleId="DiagramaDiagramaCharCharDiagramaDiagrama">
    <w:name w:val="Diagrama Diagrama Char Char Diagrama Diagrama"/>
    <w:basedOn w:val="prastasis"/>
    <w:semiHidden/>
    <w:rsid w:val="008B7EEF"/>
    <w:pPr>
      <w:spacing w:before="360" w:after="240" w:line="240" w:lineRule="exact"/>
      <w:jc w:val="both"/>
    </w:pPr>
    <w:rPr>
      <w:szCs w:val="20"/>
      <w:lang w:val="en-GB" w:eastAsia="en-US"/>
    </w:rPr>
  </w:style>
  <w:style w:type="paragraph" w:customStyle="1" w:styleId="DiagramaDiagramaCharCharDiagramaDiagrama1">
    <w:name w:val="Diagrama Diagrama Char Char Diagrama Diagrama1"/>
    <w:basedOn w:val="prastasis"/>
    <w:semiHidden/>
    <w:rsid w:val="00186FB2"/>
    <w:pPr>
      <w:spacing w:before="360" w:after="240" w:line="240" w:lineRule="exact"/>
      <w:jc w:val="both"/>
    </w:pPr>
    <w:rPr>
      <w:szCs w:val="20"/>
      <w:lang w:val="en-GB" w:eastAsia="en-US"/>
    </w:rPr>
  </w:style>
  <w:style w:type="paragraph" w:customStyle="1" w:styleId="DiagramaDiagramaCharCharDiagramaDiagrama2">
    <w:name w:val="Diagrama Diagrama Char Char Diagrama Diagrama2"/>
    <w:basedOn w:val="prastasis"/>
    <w:semiHidden/>
    <w:rsid w:val="008B0874"/>
    <w:pPr>
      <w:spacing w:before="360" w:after="240" w:line="240" w:lineRule="exact"/>
      <w:jc w:val="both"/>
    </w:pPr>
    <w:rPr>
      <w:szCs w:val="20"/>
      <w:lang w:val="en-GB" w:eastAsia="en-US"/>
    </w:rPr>
  </w:style>
  <w:style w:type="character" w:customStyle="1" w:styleId="apple-converted-space">
    <w:name w:val="apple-converted-space"/>
    <w:basedOn w:val="Numatytasispastraiposriftas"/>
    <w:rsid w:val="002A2DDD"/>
  </w:style>
  <w:style w:type="paragraph" w:customStyle="1" w:styleId="DiagramaDiagramaCharCharDiagramaDiagramaCharCharDiagramaDiagrama">
    <w:name w:val="Diagrama Diagrama Char Char Diagrama Diagrama Char Char Diagrama Diagrama"/>
    <w:basedOn w:val="prastasis"/>
    <w:semiHidden/>
    <w:rsid w:val="003E5DF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445952"/>
    <w:pPr>
      <w:spacing w:after="160" w:line="240" w:lineRule="exact"/>
    </w:pPr>
    <w:rPr>
      <w:rFonts w:ascii="Verdana" w:hAnsi="Verdana" w:cs="Verdana"/>
      <w:sz w:val="20"/>
      <w:szCs w:val="20"/>
    </w:rPr>
  </w:style>
  <w:style w:type="paragraph" w:customStyle="1" w:styleId="DiagramaDiagramaCharCharDiagramaDiagrama3DiagramaDiagramaDiagramaDiagramaCharCharDiagramaDiagramaCharCharDiagramaDiagramaCharChar">
    <w:name w:val="Diagrama Diagrama Char Char Diagrama Diagrama3 Diagrama Diagrama Diagrama Diagrama Char Char Diagrama Diagrama Char Char Diagrama Diagrama Char Char"/>
    <w:basedOn w:val="prastasis"/>
    <w:semiHidden/>
    <w:rsid w:val="00F63FA9"/>
    <w:pPr>
      <w:spacing w:before="360" w:after="240" w:line="240" w:lineRule="exact"/>
      <w:jc w:val="both"/>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4266">
      <w:bodyDiv w:val="1"/>
      <w:marLeft w:val="0"/>
      <w:marRight w:val="0"/>
      <w:marTop w:val="0"/>
      <w:marBottom w:val="0"/>
      <w:divBdr>
        <w:top w:val="none" w:sz="0" w:space="0" w:color="auto"/>
        <w:left w:val="none" w:sz="0" w:space="0" w:color="auto"/>
        <w:bottom w:val="none" w:sz="0" w:space="0" w:color="auto"/>
        <w:right w:val="none" w:sz="0" w:space="0" w:color="auto"/>
      </w:divBdr>
    </w:div>
    <w:div w:id="581648266">
      <w:bodyDiv w:val="1"/>
      <w:marLeft w:val="0"/>
      <w:marRight w:val="0"/>
      <w:marTop w:val="0"/>
      <w:marBottom w:val="0"/>
      <w:divBdr>
        <w:top w:val="none" w:sz="0" w:space="0" w:color="auto"/>
        <w:left w:val="none" w:sz="0" w:space="0" w:color="auto"/>
        <w:bottom w:val="none" w:sz="0" w:space="0" w:color="auto"/>
        <w:right w:val="none" w:sz="0" w:space="0" w:color="auto"/>
      </w:divBdr>
    </w:div>
    <w:div w:id="1602646564">
      <w:bodyDiv w:val="1"/>
      <w:marLeft w:val="0"/>
      <w:marRight w:val="0"/>
      <w:marTop w:val="0"/>
      <w:marBottom w:val="0"/>
      <w:divBdr>
        <w:top w:val="none" w:sz="0" w:space="0" w:color="auto"/>
        <w:left w:val="none" w:sz="0" w:space="0" w:color="auto"/>
        <w:bottom w:val="none" w:sz="0" w:space="0" w:color="auto"/>
        <w:right w:val="none" w:sz="0" w:space="0" w:color="auto"/>
      </w:divBdr>
    </w:div>
    <w:div w:id="163417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7125B-FD7C-454F-9A16-8C9716F2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5F9FAB6F</Template>
  <TotalTime>13</TotalTime>
  <Pages>3</Pages>
  <Words>2934</Words>
  <Characters>1673</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Plungės rajono savivaldybė</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Gerulskiene</dc:creator>
  <cp:lastModifiedBy>Jovita Šumskienė</cp:lastModifiedBy>
  <cp:revision>7</cp:revision>
  <cp:lastPrinted>2018-09-14T09:29:00Z</cp:lastPrinted>
  <dcterms:created xsi:type="dcterms:W3CDTF">2023-01-09T11:24:00Z</dcterms:created>
  <dcterms:modified xsi:type="dcterms:W3CDTF">2023-01-16T09:06:00Z</dcterms:modified>
</cp:coreProperties>
</file>